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BD90D" w14:textId="77777777" w:rsidR="008E176B" w:rsidRPr="00690BA6" w:rsidRDefault="008E176B" w:rsidP="008E17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Nicholas BURGEYS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4F290EE" w14:textId="77777777" w:rsidR="008E176B" w:rsidRDefault="008E176B" w:rsidP="008E1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8AEBFB2" w14:textId="77777777" w:rsidR="008E176B" w:rsidRDefault="008E176B" w:rsidP="008E1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CE336" w14:textId="77777777" w:rsidR="008E176B" w:rsidRDefault="008E176B" w:rsidP="008E1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A55666" w14:textId="77777777" w:rsidR="008E176B" w:rsidRDefault="008E176B" w:rsidP="008E17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13F06159" w14:textId="77777777" w:rsidR="008E176B" w:rsidRDefault="008E176B" w:rsidP="008E176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7D34217" w14:textId="77777777" w:rsidR="008E176B" w:rsidRDefault="008E176B" w:rsidP="008E176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E9B2D05" w14:textId="77777777" w:rsidR="008E176B" w:rsidRDefault="008E176B" w:rsidP="008E17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21AE94A" w14:textId="77777777" w:rsidR="008E176B" w:rsidRDefault="008E176B" w:rsidP="008E17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D7498DE" w14:textId="77777777" w:rsidR="008E176B" w:rsidRPr="00C946DE" w:rsidRDefault="008E176B" w:rsidP="008E17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January 2021</w:t>
      </w:r>
    </w:p>
    <w:p w14:paraId="02846F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039FD" w14:textId="77777777" w:rsidR="008E176B" w:rsidRDefault="008E176B" w:rsidP="009139A6">
      <w:r>
        <w:separator/>
      </w:r>
    </w:p>
  </w:endnote>
  <w:endnote w:type="continuationSeparator" w:id="0">
    <w:p w14:paraId="2C2D2C43" w14:textId="77777777" w:rsidR="008E176B" w:rsidRDefault="008E17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6B3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D2C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14D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9458D" w14:textId="77777777" w:rsidR="008E176B" w:rsidRDefault="008E176B" w:rsidP="009139A6">
      <w:r>
        <w:separator/>
      </w:r>
    </w:p>
  </w:footnote>
  <w:footnote w:type="continuationSeparator" w:id="0">
    <w:p w14:paraId="299BFB4D" w14:textId="77777777" w:rsidR="008E176B" w:rsidRDefault="008E17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CBA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D76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F1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6B"/>
    <w:rsid w:val="000666E0"/>
    <w:rsid w:val="002510B7"/>
    <w:rsid w:val="005C130B"/>
    <w:rsid w:val="00826F5C"/>
    <w:rsid w:val="008E176B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2C305"/>
  <w15:chartTrackingRefBased/>
  <w15:docId w15:val="{3BF6C67A-7489-4EAE-AF96-25AFD460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2021-03-13T20:55:00Z</dcterms:created>
  <dcterms:modified xsi:type="dcterms:W3CDTF">2021-03-13T20:56:00Z</dcterms:modified>
</cp:coreProperties>
</file>